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3FEAD640" w:rsidR="004B1C68" w:rsidRPr="00EE28D1" w:rsidRDefault="008B4A76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rStyle w:val="head-activityType"/>
          <w:color w:val="000000" w:themeColor="text1"/>
          <w:sz w:val="36"/>
          <w:szCs w:val="36"/>
        </w:rPr>
        <w:t>Progress</w:t>
      </w:r>
      <w:r w:rsidR="008D7FDE">
        <w:rPr>
          <w:rStyle w:val="head-activityType"/>
          <w:color w:val="000000" w:themeColor="text1"/>
          <w:sz w:val="36"/>
          <w:szCs w:val="36"/>
        </w:rPr>
        <w:t xml:space="preserve"> 1</w:t>
      </w:r>
      <w:r w:rsidR="004B1C68"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="004B1C68"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B25190E" w14:textId="42CDF25C" w:rsidR="005A1C36" w:rsidRDefault="0045796A" w:rsidP="005A1C36">
      <w:pPr>
        <w:pStyle w:val="instruction"/>
        <w:spacing w:after="120"/>
      </w:pPr>
      <w:r>
        <w:t>1</w:t>
      </w:r>
      <w:r>
        <w:tab/>
      </w:r>
      <w:r w:rsidR="005A1C36">
        <w:t>Look and tick</w:t>
      </w:r>
      <w:r w:rsidR="00BD25E7">
        <w:t xml:space="preserve"> (</w:t>
      </w:r>
      <w:r w:rsidR="00BD25E7" w:rsidRPr="007C6741">
        <w:rPr>
          <w:noProof/>
          <w:position w:val="-6"/>
          <w:lang w:eastAsia="es-ES"/>
        </w:rPr>
        <w:drawing>
          <wp:inline distT="0" distB="0" distL="0" distR="0" wp14:anchorId="71D77A00" wp14:editId="7270563F">
            <wp:extent cx="162000" cy="183600"/>
            <wp:effectExtent l="0" t="0" r="3175" b="0"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25E7">
        <w:t>)</w:t>
      </w:r>
      <w:r w:rsidR="005A1C36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5A1C36" w14:paraId="5AA96123" w14:textId="77777777" w:rsidTr="00B21233">
        <w:trPr>
          <w:trHeight w:val="1304"/>
        </w:trPr>
        <w:tc>
          <w:tcPr>
            <w:tcW w:w="1922" w:type="dxa"/>
            <w:vAlign w:val="center"/>
          </w:tcPr>
          <w:p w14:paraId="793EFB09" w14:textId="77777777" w:rsidR="005A1C36" w:rsidRDefault="005A1C36" w:rsidP="005A1C3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654BE630" wp14:editId="51165ECC">
                  <wp:simplePos x="0" y="0"/>
                  <wp:positionH relativeFrom="column">
                    <wp:posOffset>192405</wp:posOffset>
                  </wp:positionH>
                  <wp:positionV relativeFrom="paragraph">
                    <wp:posOffset>31750</wp:posOffset>
                  </wp:positionV>
                  <wp:extent cx="668020" cy="749300"/>
                  <wp:effectExtent l="0" t="0" r="5080" b="0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20" cy="74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D5CF810" w14:textId="77777777" w:rsidR="005A1C36" w:rsidRDefault="005A1C36" w:rsidP="005A1C36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English</w:t>
            </w:r>
          </w:p>
          <w:p w14:paraId="1C11705A" w14:textId="77777777" w:rsidR="005A1C36" w:rsidRDefault="005A1C36" w:rsidP="005A1C36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maths</w:t>
            </w:r>
          </w:p>
          <w:p w14:paraId="3E3659AB" w14:textId="158B4C80" w:rsidR="005A1C36" w:rsidRDefault="005A1C36" w:rsidP="005A1C36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geography</w:t>
            </w:r>
          </w:p>
        </w:tc>
      </w:tr>
      <w:tr w:rsidR="005A1C36" w14:paraId="41DA8B04" w14:textId="77777777" w:rsidTr="00B21233">
        <w:trPr>
          <w:trHeight w:val="1304"/>
        </w:trPr>
        <w:tc>
          <w:tcPr>
            <w:tcW w:w="1922" w:type="dxa"/>
            <w:vAlign w:val="center"/>
          </w:tcPr>
          <w:p w14:paraId="2F006BA9" w14:textId="77777777" w:rsidR="005A1C36" w:rsidRDefault="005A1C36" w:rsidP="005A1C3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196F278D" wp14:editId="50C6E7E1">
                  <wp:simplePos x="0" y="0"/>
                  <wp:positionH relativeFrom="column">
                    <wp:posOffset>168910</wp:posOffset>
                  </wp:positionH>
                  <wp:positionV relativeFrom="paragraph">
                    <wp:posOffset>0</wp:posOffset>
                  </wp:positionV>
                  <wp:extent cx="753110" cy="758190"/>
                  <wp:effectExtent l="0" t="0" r="0" b="381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110" cy="758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60CBD86E" w14:textId="77777777" w:rsidR="005A1C36" w:rsidRDefault="005A1C36" w:rsidP="005A1C36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jellyfish</w:t>
            </w:r>
          </w:p>
          <w:p w14:paraId="6385437B" w14:textId="77777777" w:rsidR="005A1C36" w:rsidRDefault="005A1C36" w:rsidP="005A1C36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shark</w:t>
            </w:r>
          </w:p>
          <w:p w14:paraId="0EBEB6D1" w14:textId="6016AE42" w:rsidR="005A1C36" w:rsidRDefault="005A1C36" w:rsidP="005A1C36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sailfish</w:t>
            </w:r>
          </w:p>
        </w:tc>
      </w:tr>
      <w:tr w:rsidR="005A1C36" w14:paraId="590C1FFB" w14:textId="77777777" w:rsidTr="00B21233">
        <w:trPr>
          <w:trHeight w:val="1304"/>
        </w:trPr>
        <w:tc>
          <w:tcPr>
            <w:tcW w:w="1922" w:type="dxa"/>
            <w:vAlign w:val="center"/>
          </w:tcPr>
          <w:p w14:paraId="7813F06A" w14:textId="77777777" w:rsidR="005A1C36" w:rsidRDefault="005A1C36" w:rsidP="005A1C3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6608" behindDoc="0" locked="0" layoutInCell="1" allowOverlap="1" wp14:anchorId="1CE348BC" wp14:editId="174A4B65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17780</wp:posOffset>
                  </wp:positionV>
                  <wp:extent cx="1108075" cy="694690"/>
                  <wp:effectExtent l="0" t="0" r="0" b="381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694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0A7EBCD" w14:textId="77777777" w:rsidR="005A1C36" w:rsidRDefault="005A1C36" w:rsidP="005A1C36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game show</w:t>
            </w:r>
          </w:p>
          <w:p w14:paraId="4DF7DC2C" w14:textId="77777777" w:rsidR="005A1C36" w:rsidRDefault="005A1C36" w:rsidP="005A1C36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chat show</w:t>
            </w:r>
          </w:p>
          <w:p w14:paraId="2DEFECB6" w14:textId="570B0B5D" w:rsidR="005A1C36" w:rsidRDefault="005A1C36" w:rsidP="005A1C36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drama</w:t>
            </w:r>
          </w:p>
        </w:tc>
      </w:tr>
      <w:tr w:rsidR="005A1C36" w14:paraId="01A54471" w14:textId="77777777" w:rsidTr="00B21233">
        <w:trPr>
          <w:trHeight w:val="1304"/>
        </w:trPr>
        <w:tc>
          <w:tcPr>
            <w:tcW w:w="1922" w:type="dxa"/>
            <w:vAlign w:val="center"/>
          </w:tcPr>
          <w:p w14:paraId="4133B53A" w14:textId="77777777" w:rsidR="005A1C36" w:rsidRDefault="005A1C36" w:rsidP="005A1C3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41989079" wp14:editId="15AB1179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3175</wp:posOffset>
                  </wp:positionV>
                  <wp:extent cx="1084580" cy="657860"/>
                  <wp:effectExtent l="0" t="0" r="0" b="254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0" cy="657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72C5E59B" w14:textId="77777777" w:rsidR="005A1C36" w:rsidRDefault="005A1C36" w:rsidP="005A1C36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PE</w:t>
            </w:r>
          </w:p>
          <w:p w14:paraId="0E8D2D6C" w14:textId="77777777" w:rsidR="005A1C36" w:rsidRDefault="005A1C36" w:rsidP="005A1C36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maths</w:t>
            </w:r>
          </w:p>
          <w:p w14:paraId="314EF675" w14:textId="35A4D776" w:rsidR="005A1C36" w:rsidRDefault="005A1C36" w:rsidP="005A1C36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ICT</w:t>
            </w:r>
          </w:p>
        </w:tc>
      </w:tr>
      <w:tr w:rsidR="005A1C36" w14:paraId="0227CDBF" w14:textId="77777777" w:rsidTr="00B21233">
        <w:trPr>
          <w:trHeight w:val="1304"/>
        </w:trPr>
        <w:tc>
          <w:tcPr>
            <w:tcW w:w="1922" w:type="dxa"/>
            <w:vAlign w:val="center"/>
          </w:tcPr>
          <w:p w14:paraId="49C06EE8" w14:textId="54052BC0" w:rsidR="005A1C36" w:rsidRDefault="005A1C36" w:rsidP="005A1C36">
            <w:pPr>
              <w:pStyle w:val="instruction"/>
              <w:ind w:left="0"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656C36CB" wp14:editId="65966FCD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13970</wp:posOffset>
                  </wp:positionV>
                  <wp:extent cx="910590" cy="767715"/>
                  <wp:effectExtent l="0" t="0" r="381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0590" cy="767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E44C4ED" w14:textId="77777777" w:rsidR="005A1C36" w:rsidRDefault="005A1C36" w:rsidP="005A1C36">
            <w:pPr>
              <w:pStyle w:val="activity-numbered"/>
            </w:pPr>
            <w:r>
              <w:t>5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aquarium</w:t>
            </w:r>
          </w:p>
          <w:p w14:paraId="633E2321" w14:textId="77777777" w:rsidR="005A1C36" w:rsidRDefault="005A1C36" w:rsidP="005A1C36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theme park</w:t>
            </w:r>
          </w:p>
          <w:p w14:paraId="766B947E" w14:textId="456837CB" w:rsidR="005A1C36" w:rsidRDefault="005A1C36" w:rsidP="005A1C36">
            <w:pPr>
              <w:pStyle w:val="activity-numbered"/>
            </w:pPr>
            <w:r>
              <w:tab/>
              <w:t>C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art gallery</w:t>
            </w:r>
          </w:p>
        </w:tc>
      </w:tr>
    </w:tbl>
    <w:p w14:paraId="3C3F5926" w14:textId="0E01D903" w:rsidR="005A1C36" w:rsidRDefault="005A1C36" w:rsidP="005A1C36">
      <w:pPr>
        <w:pStyle w:val="instruction"/>
        <w:spacing w:before="12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B21233">
        <w:rPr>
          <w:rStyle w:val="marks-frame"/>
        </w:rPr>
        <w:t>5</w:t>
      </w:r>
      <w:r>
        <w:rPr>
          <w:rStyle w:val="marks-frame"/>
        </w:rPr>
        <w:t> </w:t>
      </w:r>
    </w:p>
    <w:p w14:paraId="66083E70" w14:textId="48587BEC" w:rsidR="0045796A" w:rsidRPr="0045796A" w:rsidRDefault="0045796A" w:rsidP="00B21233">
      <w:pPr>
        <w:pStyle w:val="instruction"/>
      </w:pPr>
      <w:r>
        <w:t>2</w:t>
      </w:r>
      <w:r>
        <w:tab/>
      </w:r>
      <w:r w:rsidR="00B21233">
        <w:t>Look and complete the words.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B21233" w14:paraId="068A21BC" w14:textId="77777777" w:rsidTr="00473925">
        <w:trPr>
          <w:cantSplit/>
          <w:trHeight w:val="1701"/>
        </w:trPr>
        <w:tc>
          <w:tcPr>
            <w:tcW w:w="2777" w:type="dxa"/>
            <w:vAlign w:val="center"/>
          </w:tcPr>
          <w:p w14:paraId="2B4B0888" w14:textId="77777777" w:rsidR="00B21233" w:rsidRDefault="00B21233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CEA9FB" wp14:editId="6A6753EE">
                  <wp:extent cx="1215010" cy="898676"/>
                  <wp:effectExtent l="0" t="0" r="4445" b="317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5010" cy="898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8930B0A" w14:textId="77777777" w:rsidR="00B21233" w:rsidRDefault="00B21233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629760" wp14:editId="42BE7321">
                  <wp:extent cx="1636776" cy="900227"/>
                  <wp:effectExtent l="0" t="0" r="1905" b="190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399" cy="906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1B8355" w14:textId="77777777" w:rsidR="00B21233" w:rsidRDefault="00B21233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CBE941" wp14:editId="1F30C819">
                  <wp:extent cx="1335024" cy="937004"/>
                  <wp:effectExtent l="0" t="0" r="0" b="317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69" cy="942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233" w:rsidRPr="00685431" w14:paraId="3E04EEC0" w14:textId="77777777" w:rsidTr="00B21233">
        <w:trPr>
          <w:cantSplit/>
          <w:trHeight w:val="567"/>
        </w:trPr>
        <w:tc>
          <w:tcPr>
            <w:tcW w:w="2777" w:type="dxa"/>
            <w:vAlign w:val="center"/>
          </w:tcPr>
          <w:p w14:paraId="7C3CD234" w14:textId="27E0061A" w:rsidR="00B21233" w:rsidRPr="00B21233" w:rsidRDefault="00B21233" w:rsidP="00B21233">
            <w:pPr>
              <w:pStyle w:val="activity-numbered--table"/>
              <w:rPr>
                <w:u w:val="single" w:color="000000"/>
              </w:rPr>
            </w:pPr>
            <w:r w:rsidRPr="00FD407F">
              <w:t>1</w:t>
            </w:r>
            <w:r w:rsidRPr="00FD407F">
              <w:tab/>
            </w:r>
            <w:r>
              <w:t>p</w:t>
            </w:r>
            <w:r w:rsidRPr="004727DA">
              <w:rPr>
                <w:rStyle w:val="wol"/>
              </w:rPr>
              <w:t>                       </w:t>
            </w:r>
            <w:r>
              <w:rPr>
                <w:rStyle w:val="wol"/>
              </w:rPr>
              <w:t>      </w:t>
            </w:r>
            <w:r w:rsidRPr="004727DA">
              <w:rPr>
                <w:rStyle w:val="wol"/>
              </w:rPr>
              <w:t>          </w:t>
            </w:r>
          </w:p>
        </w:tc>
        <w:tc>
          <w:tcPr>
            <w:tcW w:w="2778" w:type="dxa"/>
            <w:vAlign w:val="center"/>
          </w:tcPr>
          <w:p w14:paraId="44591BD6" w14:textId="60CF4CEF" w:rsidR="00B21233" w:rsidRPr="0045796A" w:rsidRDefault="00B21233" w:rsidP="00B21233">
            <w:pPr>
              <w:pStyle w:val="activity-numbered--centered"/>
              <w:jc w:val="left"/>
              <w:rPr>
                <w:szCs w:val="28"/>
              </w:rPr>
            </w:pPr>
            <w:r>
              <w:t>2</w:t>
            </w:r>
            <w:r w:rsidRPr="00FD407F">
              <w:tab/>
            </w:r>
            <w:r>
              <w:t>c</w:t>
            </w:r>
            <w:r w:rsidRPr="004727DA">
              <w:rPr>
                <w:rStyle w:val="wol"/>
              </w:rPr>
              <w:t>                 </w:t>
            </w:r>
            <w:r>
              <w:rPr>
                <w:rStyle w:val="wol"/>
              </w:rPr>
              <w:t> </w:t>
            </w:r>
            <w:r w:rsidRPr="004727DA">
              <w:rPr>
                <w:rStyle w:val="wol"/>
              </w:rPr>
              <w:t>                       </w:t>
            </w:r>
          </w:p>
        </w:tc>
        <w:tc>
          <w:tcPr>
            <w:tcW w:w="2778" w:type="dxa"/>
            <w:vAlign w:val="center"/>
          </w:tcPr>
          <w:p w14:paraId="298DBFD4" w14:textId="502E19ED" w:rsidR="00B21233" w:rsidRPr="0045796A" w:rsidRDefault="00B21233" w:rsidP="00B21233">
            <w:pPr>
              <w:pStyle w:val="activity-numbered--centered"/>
              <w:jc w:val="left"/>
              <w:rPr>
                <w:szCs w:val="28"/>
              </w:rPr>
            </w:pPr>
            <w:r w:rsidRPr="00011B4B">
              <w:rPr>
                <w:rStyle w:val="wol"/>
                <w:u w:val="none"/>
              </w:rPr>
              <w:t>3</w:t>
            </w:r>
            <w:r w:rsidRPr="00FD407F">
              <w:tab/>
            </w:r>
            <w:r w:rsidR="000C4684">
              <w:t>d</w:t>
            </w:r>
            <w:r w:rsidR="000C4684" w:rsidRPr="004727DA">
              <w:rPr>
                <w:rStyle w:val="wol"/>
              </w:rPr>
              <w:t>      </w:t>
            </w:r>
            <w:r w:rsidR="000C4684" w:rsidRPr="00940D06">
              <w:rPr>
                <w:rStyle w:val="wol"/>
                <w:u w:val="none"/>
              </w:rPr>
              <w:t xml:space="preserve"> </w:t>
            </w:r>
            <w:r w:rsidRPr="00011B4B">
              <w:rPr>
                <w:rStyle w:val="wol"/>
                <w:u w:val="none"/>
              </w:rPr>
              <w:t>a</w:t>
            </w:r>
            <w:r>
              <w:rPr>
                <w:rStyle w:val="wol"/>
                <w:u w:val="none"/>
              </w:rPr>
              <w:t>n</w:t>
            </w:r>
            <w:r w:rsidRPr="00011B4B">
              <w:rPr>
                <w:rStyle w:val="wol"/>
                <w:u w:val="none"/>
              </w:rPr>
              <w:t xml:space="preserve"> </w:t>
            </w:r>
            <w:r>
              <w:rPr>
                <w:rStyle w:val="wol"/>
                <w:u w:val="none"/>
              </w:rPr>
              <w:t>e</w:t>
            </w:r>
            <w:r w:rsidRPr="004727DA">
              <w:rPr>
                <w:rStyle w:val="wol"/>
              </w:rPr>
              <w:t>            </w:t>
            </w:r>
            <w:r>
              <w:rPr>
                <w:rStyle w:val="wol"/>
              </w:rPr>
              <w:t>       </w:t>
            </w:r>
            <w:r w:rsidRPr="004727DA">
              <w:rPr>
                <w:rStyle w:val="wol"/>
              </w:rPr>
              <w:t>    </w:t>
            </w:r>
          </w:p>
        </w:tc>
      </w:tr>
      <w:tr w:rsidR="00B21233" w14:paraId="7836792B" w14:textId="77777777" w:rsidTr="00473925">
        <w:trPr>
          <w:gridAfter w:val="1"/>
          <w:wAfter w:w="2778" w:type="dxa"/>
          <w:cantSplit/>
          <w:trHeight w:val="1701"/>
        </w:trPr>
        <w:tc>
          <w:tcPr>
            <w:tcW w:w="2777" w:type="dxa"/>
            <w:vAlign w:val="center"/>
          </w:tcPr>
          <w:p w14:paraId="5E480135" w14:textId="77777777" w:rsidR="00B21233" w:rsidRDefault="00B21233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4A6B78" wp14:editId="46C51C11">
                  <wp:extent cx="1312760" cy="932561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671" cy="940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B6336B5" w14:textId="77777777" w:rsidR="00B21233" w:rsidRDefault="00B21233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64A31F" wp14:editId="495015DD">
                  <wp:extent cx="1591056" cy="896112"/>
                  <wp:effectExtent l="0" t="0" r="0" b="571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9272" cy="900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233" w14:paraId="2CEDBF3F" w14:textId="77777777" w:rsidTr="00B21233">
        <w:trPr>
          <w:gridAfter w:val="1"/>
          <w:wAfter w:w="2778" w:type="dxa"/>
          <w:cantSplit/>
          <w:trHeight w:val="567"/>
        </w:trPr>
        <w:tc>
          <w:tcPr>
            <w:tcW w:w="2777" w:type="dxa"/>
            <w:vAlign w:val="center"/>
          </w:tcPr>
          <w:p w14:paraId="5CD36865" w14:textId="0C7D579D" w:rsidR="00B21233" w:rsidRPr="0045796A" w:rsidRDefault="00B21233" w:rsidP="00B21233">
            <w:pPr>
              <w:pStyle w:val="activity-numbered--centered"/>
              <w:jc w:val="left"/>
              <w:rPr>
                <w:szCs w:val="28"/>
              </w:rPr>
            </w:pPr>
            <w:r>
              <w:t>4</w:t>
            </w:r>
            <w:r w:rsidRPr="00FD407F">
              <w:tab/>
            </w:r>
            <w:r>
              <w:t>d</w:t>
            </w:r>
            <w:r w:rsidRPr="004727DA">
              <w:rPr>
                <w:rStyle w:val="wol"/>
              </w:rPr>
              <w:t>      </w:t>
            </w:r>
            <w:r w:rsidRPr="00940D06">
              <w:rPr>
                <w:rStyle w:val="wol"/>
                <w:u w:val="none"/>
              </w:rPr>
              <w:t xml:space="preserve"> p</w:t>
            </w:r>
            <w:r w:rsidRPr="00940D06">
              <w:rPr>
                <w:rStyle w:val="wol"/>
              </w:rPr>
              <w:t>  </w:t>
            </w:r>
            <w:r w:rsidRPr="004727DA">
              <w:rPr>
                <w:rStyle w:val="wol"/>
              </w:rPr>
              <w:t>                             </w:t>
            </w:r>
          </w:p>
        </w:tc>
        <w:tc>
          <w:tcPr>
            <w:tcW w:w="2778" w:type="dxa"/>
            <w:vAlign w:val="center"/>
          </w:tcPr>
          <w:p w14:paraId="3558DB9C" w14:textId="03B6C6E1" w:rsidR="00B21233" w:rsidRPr="0045796A" w:rsidRDefault="00B21233" w:rsidP="00B21233">
            <w:pPr>
              <w:pStyle w:val="activity-numbered--centered"/>
              <w:jc w:val="left"/>
              <w:rPr>
                <w:szCs w:val="28"/>
              </w:rPr>
            </w:pPr>
            <w:r>
              <w:t>5</w:t>
            </w:r>
            <w:r w:rsidRPr="00FD407F">
              <w:tab/>
            </w:r>
            <w:r>
              <w:t>r</w:t>
            </w:r>
            <w:r w:rsidRPr="004727DA">
              <w:rPr>
                <w:rStyle w:val="wol"/>
              </w:rPr>
              <w:t>                      </w:t>
            </w:r>
            <w:r>
              <w:rPr>
                <w:rStyle w:val="wol"/>
              </w:rPr>
              <w:t>    </w:t>
            </w:r>
            <w:r w:rsidRPr="004727DA">
              <w:rPr>
                <w:rStyle w:val="wol"/>
              </w:rPr>
              <w:t>            </w:t>
            </w:r>
          </w:p>
        </w:tc>
      </w:tr>
    </w:tbl>
    <w:p w14:paraId="082AF095" w14:textId="0F686362" w:rsidR="00744FC9" w:rsidRPr="00B21233" w:rsidRDefault="0045796A" w:rsidP="00B21233">
      <w:pPr>
        <w:pStyle w:val="instruction"/>
        <w:spacing w:before="0"/>
        <w:ind w:right="-7"/>
        <w:jc w:val="right"/>
      </w:pPr>
      <w:bookmarkStart w:id="0" w:name="_GoBack"/>
      <w:bookmarkEnd w:id="0"/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B21233">
        <w:rPr>
          <w:rStyle w:val="marks-frame"/>
        </w:rPr>
        <w:t>5</w:t>
      </w:r>
      <w:r>
        <w:rPr>
          <w:rStyle w:val="marks-frame"/>
        </w:rPr>
        <w:t>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385EB1BF" w:rsidR="00141B75" w:rsidRDefault="00141B75" w:rsidP="00141B75">
      <w:pPr>
        <w:pStyle w:val="instruction"/>
        <w:spacing w:after="120"/>
      </w:pPr>
      <w:proofErr w:type="gramStart"/>
      <w:r w:rsidRPr="00FE7652">
        <w:t>3</w:t>
      </w:r>
      <w:r w:rsidRPr="00FE7652">
        <w:tab/>
      </w:r>
      <w:r w:rsidR="00D07C8D">
        <w:t>Look,</w:t>
      </w:r>
      <w:proofErr w:type="gramEnd"/>
      <w:r w:rsidR="00D07C8D">
        <w:t xml:space="preserve"> r</w:t>
      </w:r>
      <w:r w:rsidR="00D07C8D" w:rsidRPr="00A667A4">
        <w:t xml:space="preserve">ead </w:t>
      </w:r>
      <w:r w:rsidR="00D07C8D">
        <w:t>and tick</w:t>
      </w:r>
      <w:r w:rsidR="00BD25E7">
        <w:t xml:space="preserve"> (</w:t>
      </w:r>
      <w:r w:rsidR="00BD25E7" w:rsidRPr="007C6741">
        <w:rPr>
          <w:noProof/>
          <w:position w:val="-6"/>
          <w:lang w:eastAsia="es-ES"/>
        </w:rPr>
        <w:drawing>
          <wp:inline distT="0" distB="0" distL="0" distR="0" wp14:anchorId="23D5AB54" wp14:editId="571A7F2B">
            <wp:extent cx="162000" cy="183600"/>
            <wp:effectExtent l="0" t="0" r="3175" b="0"/>
            <wp:docPr id="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25E7">
        <w:t>)</w:t>
      </w:r>
      <w:r w:rsidR="00D07C8D">
        <w:t>.</w:t>
      </w:r>
    </w:p>
    <w:p w14:paraId="2992270E" w14:textId="7B4EEC40" w:rsidR="00D07C8D" w:rsidRDefault="00D07C8D" w:rsidP="00D07C8D">
      <w:pPr>
        <w:pStyle w:val="activity-numbered"/>
        <w:spacing w:after="120" w:line="240" w:lineRule="auto"/>
      </w:pPr>
      <w:r>
        <w:rPr>
          <w:noProof/>
        </w:rPr>
        <w:drawing>
          <wp:inline distT="0" distB="0" distL="0" distR="0" wp14:anchorId="1DCA4EA9" wp14:editId="0F411DD3">
            <wp:extent cx="3302000" cy="15113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WC4SEOT1k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B5C8C" w14:textId="77777777" w:rsidR="00D07C8D" w:rsidRDefault="00D07C8D" w:rsidP="00D07C8D">
      <w:pPr>
        <w:pStyle w:val="paragraph-context"/>
        <w:ind w:right="843"/>
      </w:pPr>
      <w:r>
        <w:t xml:space="preserve">On Sunday afternoons I often </w:t>
      </w:r>
      <w:r>
        <w:rPr>
          <w:rStyle w:val="superscript"/>
        </w:rPr>
        <w:t>1</w:t>
      </w:r>
      <w:r w:rsidRPr="00AB4D61">
        <w:rPr>
          <w:rStyle w:val="superscript"/>
        </w:rPr>
        <w:t> </w:t>
      </w:r>
      <w:r>
        <w:t xml:space="preserve">… at the library, but today I </w:t>
      </w:r>
      <w:r>
        <w:rPr>
          <w:rStyle w:val="superscript"/>
        </w:rPr>
        <w:t>2</w:t>
      </w:r>
      <w:r w:rsidRPr="00AB4D61">
        <w:rPr>
          <w:rStyle w:val="superscript"/>
        </w:rPr>
        <w:t> </w:t>
      </w:r>
      <w:r>
        <w:t xml:space="preserve">… with my dad. This is the park </w:t>
      </w:r>
      <w:r>
        <w:rPr>
          <w:rStyle w:val="superscript"/>
        </w:rPr>
        <w:t>3</w:t>
      </w:r>
      <w:r w:rsidRPr="00AB4D61">
        <w:rPr>
          <w:rStyle w:val="superscript"/>
        </w:rPr>
        <w:t> </w:t>
      </w:r>
      <w:r>
        <w:t xml:space="preserve">… we like to play and run. My dad is </w:t>
      </w:r>
      <w:r>
        <w:rPr>
          <w:rStyle w:val="superscript"/>
        </w:rPr>
        <w:t>4</w:t>
      </w:r>
      <w:r w:rsidRPr="00AB4D61">
        <w:rPr>
          <w:rStyle w:val="superscript"/>
        </w:rPr>
        <w:t> </w:t>
      </w:r>
      <w:r>
        <w:t xml:space="preserve">… in the family, but he runs </w:t>
      </w:r>
      <w:r>
        <w:rPr>
          <w:rStyle w:val="superscript"/>
        </w:rPr>
        <w:t>5</w:t>
      </w:r>
      <w:r w:rsidRPr="00AB4D61">
        <w:rPr>
          <w:rStyle w:val="superscript"/>
        </w:rPr>
        <w:t> </w:t>
      </w:r>
      <w:r>
        <w:t>… than me.</w:t>
      </w:r>
    </w:p>
    <w:p w14:paraId="79EA4138" w14:textId="77777777" w:rsidR="00D07C8D" w:rsidRPr="00A832D9" w:rsidRDefault="00D07C8D" w:rsidP="00B52828">
      <w:pPr>
        <w:pStyle w:val="activity-numbered--mpc"/>
        <w:tabs>
          <w:tab w:val="clear" w:pos="3686"/>
          <w:tab w:val="clear" w:pos="3969"/>
          <w:tab w:val="left" w:pos="1276"/>
          <w:tab w:val="left" w:pos="3544"/>
          <w:tab w:val="left" w:pos="3828"/>
          <w:tab w:val="left" w:pos="4536"/>
        </w:tabs>
        <w:spacing w:before="60" w:after="60"/>
        <w:ind w:left="560" w:hanging="252"/>
      </w:pPr>
      <w:r w:rsidRPr="00A832D9">
        <w:t>1</w:t>
      </w:r>
      <w:r w:rsidRPr="00A832D9">
        <w:tab/>
        <w:t>A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study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am studying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studies</w:t>
      </w:r>
    </w:p>
    <w:p w14:paraId="2AD503CC" w14:textId="12DBD366" w:rsidR="00D07C8D" w:rsidRPr="00A832D9" w:rsidRDefault="00D07C8D" w:rsidP="00B52828">
      <w:pPr>
        <w:pStyle w:val="activity-numbered--mpc"/>
        <w:tabs>
          <w:tab w:val="clear" w:pos="3686"/>
          <w:tab w:val="clear" w:pos="3969"/>
          <w:tab w:val="left" w:pos="1276"/>
          <w:tab w:val="left" w:pos="3544"/>
          <w:tab w:val="left" w:pos="3828"/>
          <w:tab w:val="left" w:pos="4536"/>
        </w:tabs>
        <w:spacing w:before="60" w:after="60"/>
        <w:ind w:left="560" w:hanging="252"/>
      </w:pPr>
      <w:r w:rsidRPr="00A832D9">
        <w:t>2</w:t>
      </w:r>
      <w:r w:rsidRPr="00A832D9">
        <w:tab/>
        <w:t>A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skateboard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am skateboarding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skateboard</w:t>
      </w:r>
      <w:r w:rsidR="00D4161E">
        <w:t>s</w:t>
      </w:r>
    </w:p>
    <w:p w14:paraId="48FF65BA" w14:textId="77777777" w:rsidR="00D07C8D" w:rsidRPr="00A832D9" w:rsidRDefault="00D07C8D" w:rsidP="00B52828">
      <w:pPr>
        <w:pStyle w:val="activity-numbered--mpc"/>
        <w:tabs>
          <w:tab w:val="clear" w:pos="3686"/>
          <w:tab w:val="clear" w:pos="3969"/>
          <w:tab w:val="left" w:pos="1276"/>
          <w:tab w:val="left" w:pos="3544"/>
          <w:tab w:val="left" w:pos="3828"/>
          <w:tab w:val="left" w:pos="4536"/>
        </w:tabs>
        <w:spacing w:before="60" w:after="60"/>
        <w:ind w:left="560" w:hanging="252"/>
      </w:pPr>
      <w:r w:rsidRPr="00A832D9">
        <w:t>3</w:t>
      </w:r>
      <w:r w:rsidRPr="00A832D9">
        <w:tab/>
        <w:t>A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who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where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which</w:t>
      </w:r>
    </w:p>
    <w:p w14:paraId="08EE6864" w14:textId="77777777" w:rsidR="00D07C8D" w:rsidRPr="00A832D9" w:rsidRDefault="00D07C8D" w:rsidP="00B52828">
      <w:pPr>
        <w:pStyle w:val="activity-numbered--mpc"/>
        <w:tabs>
          <w:tab w:val="clear" w:pos="3686"/>
          <w:tab w:val="clear" w:pos="3969"/>
          <w:tab w:val="left" w:pos="1276"/>
          <w:tab w:val="left" w:pos="3544"/>
          <w:tab w:val="left" w:pos="3828"/>
          <w:tab w:val="left" w:pos="4536"/>
        </w:tabs>
        <w:spacing w:before="60" w:after="60"/>
        <w:ind w:left="560" w:hanging="252"/>
      </w:pPr>
      <w:r w:rsidRPr="00A832D9">
        <w:t>4</w:t>
      </w:r>
      <w:r w:rsidRPr="00A832D9">
        <w:tab/>
        <w:t>A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old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older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oldest</w:t>
      </w:r>
    </w:p>
    <w:p w14:paraId="3D27734F" w14:textId="77777777" w:rsidR="00D07C8D" w:rsidRPr="00A832D9" w:rsidRDefault="00D07C8D" w:rsidP="00B52828">
      <w:pPr>
        <w:pStyle w:val="activity-numbered--mpc"/>
        <w:tabs>
          <w:tab w:val="clear" w:pos="3686"/>
          <w:tab w:val="clear" w:pos="3969"/>
          <w:tab w:val="left" w:pos="1276"/>
          <w:tab w:val="left" w:pos="3544"/>
          <w:tab w:val="left" w:pos="3828"/>
          <w:tab w:val="left" w:pos="4536"/>
        </w:tabs>
        <w:spacing w:before="60" w:after="60"/>
        <w:ind w:left="560" w:hanging="252"/>
      </w:pPr>
      <w:r w:rsidRPr="00A832D9">
        <w:t>5</w:t>
      </w:r>
      <w:r w:rsidRPr="00A832D9">
        <w:tab/>
        <w:t>A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quickly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proofErr w:type="gramStart"/>
      <w:r>
        <w:t>more quick</w:t>
      </w:r>
      <w:proofErr w:type="gramEnd"/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more quickly</w:t>
      </w:r>
    </w:p>
    <w:p w14:paraId="2D7F7345" w14:textId="77777777" w:rsidR="00D07C8D" w:rsidRPr="00683C0B" w:rsidRDefault="00D07C8D" w:rsidP="00D07C8D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5CEFF934" w14:textId="5D218A25" w:rsidR="00141B75" w:rsidRDefault="00141B75" w:rsidP="00141B75">
      <w:pPr>
        <w:pStyle w:val="instruction"/>
      </w:pPr>
      <w:r>
        <w:t>4</w:t>
      </w:r>
      <w:r>
        <w:tab/>
      </w:r>
      <w:r w:rsidR="0059518D">
        <w:t>Read and circle the correct word.</w:t>
      </w:r>
    </w:p>
    <w:p w14:paraId="46CAB4CD" w14:textId="168DFE50" w:rsidR="0059518D" w:rsidRDefault="0059518D" w:rsidP="0059518D">
      <w:pPr>
        <w:pStyle w:val="activity-numbered"/>
        <w:spacing w:after="120" w:line="240" w:lineRule="auto"/>
      </w:pPr>
      <w:r>
        <w:rPr>
          <w:noProof/>
        </w:rPr>
        <w:drawing>
          <wp:inline distT="0" distB="0" distL="0" distR="0" wp14:anchorId="6061EE25" wp14:editId="6933AC0C">
            <wp:extent cx="3739896" cy="2250758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WC4SEOT1l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5525" cy="22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4F59C" w14:textId="77777777" w:rsidR="0059518D" w:rsidRDefault="0059518D" w:rsidP="0059518D">
      <w:pPr>
        <w:pStyle w:val="reading-text"/>
        <w:ind w:right="113"/>
      </w:pPr>
      <w:r>
        <w:t xml:space="preserve">Yesterday, my family </w:t>
      </w:r>
      <w:proofErr w:type="gramStart"/>
      <w:r w:rsidRPr="00D1202D">
        <w:rPr>
          <w:rStyle w:val="superscript"/>
        </w:rPr>
        <w:t>1</w:t>
      </w:r>
      <w:r>
        <w:rPr>
          <w:rStyle w:val="superscript"/>
        </w:rPr>
        <w:t xml:space="preserve">  </w:t>
      </w:r>
      <w:r w:rsidRPr="00011B4B">
        <w:rPr>
          <w:b/>
          <w:bCs w:val="0"/>
        </w:rPr>
        <w:t>doesn’t</w:t>
      </w:r>
      <w:proofErr w:type="gramEnd"/>
      <w:r w:rsidRPr="00011B4B">
        <w:rPr>
          <w:b/>
          <w:bCs w:val="0"/>
        </w:rPr>
        <w:t xml:space="preserve"> go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don’t go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didn’t go</w:t>
      </w:r>
      <w:r>
        <w:rPr>
          <w:b/>
          <w:bCs w:val="0"/>
        </w:rPr>
        <w:t xml:space="preserve"> </w:t>
      </w:r>
      <w:r>
        <w:t xml:space="preserve"> to the cinema. </w:t>
      </w:r>
    </w:p>
    <w:p w14:paraId="52759503" w14:textId="662E84BD" w:rsidR="0059518D" w:rsidRDefault="0059518D" w:rsidP="0059518D">
      <w:pPr>
        <w:pStyle w:val="reading-text"/>
        <w:ind w:right="113"/>
      </w:pPr>
      <w:r>
        <w:t xml:space="preserve">We </w:t>
      </w:r>
      <w:proofErr w:type="gramStart"/>
      <w:r>
        <w:rPr>
          <w:rStyle w:val="superscript"/>
        </w:rPr>
        <w:t>2  </w:t>
      </w:r>
      <w:r w:rsidRPr="00011B4B">
        <w:rPr>
          <w:b/>
          <w:bCs w:val="0"/>
        </w:rPr>
        <w:t>visit</w:t>
      </w:r>
      <w:proofErr w:type="gramEnd"/>
      <w:r w:rsidRPr="00011B4B">
        <w:rPr>
          <w:b/>
          <w:bCs w:val="0"/>
        </w:rPr>
        <w:t xml:space="preserve">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visited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did</w:t>
      </w:r>
      <w:r w:rsidR="00D4161E">
        <w:rPr>
          <w:b/>
          <w:bCs w:val="0"/>
        </w:rPr>
        <w:t>n’t</w:t>
      </w:r>
      <w:r w:rsidRPr="00011B4B">
        <w:rPr>
          <w:b/>
          <w:bCs w:val="0"/>
        </w:rPr>
        <w:t xml:space="preserve"> visit </w:t>
      </w:r>
      <w:r>
        <w:rPr>
          <w:b/>
          <w:bCs w:val="0"/>
        </w:rPr>
        <w:t xml:space="preserve"> </w:t>
      </w:r>
      <w:r>
        <w:t xml:space="preserve">the aquarium. </w:t>
      </w:r>
    </w:p>
    <w:p w14:paraId="03E26BC3" w14:textId="6865CA68" w:rsidR="0059518D" w:rsidRDefault="0059518D" w:rsidP="0059518D">
      <w:pPr>
        <w:pStyle w:val="reading-text"/>
        <w:ind w:right="113"/>
      </w:pPr>
      <w:r>
        <w:t>Why did</w:t>
      </w:r>
      <w:r w:rsidRPr="009D4E31">
        <w:t xml:space="preserve"> </w:t>
      </w:r>
      <w:proofErr w:type="gramStart"/>
      <w:r>
        <w:rPr>
          <w:rStyle w:val="superscript"/>
        </w:rPr>
        <w:t>3  </w:t>
      </w:r>
      <w:r w:rsidRPr="00011B4B">
        <w:rPr>
          <w:b/>
          <w:bCs w:val="0"/>
        </w:rPr>
        <w:t>we</w:t>
      </w:r>
      <w:proofErr w:type="gramEnd"/>
      <w:r w:rsidRPr="00011B4B">
        <w:rPr>
          <w:b/>
          <w:bCs w:val="0"/>
        </w:rPr>
        <w:t xml:space="preserve"> went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we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we go</w:t>
      </w:r>
      <w:r>
        <w:t xml:space="preserve">  to the aquarium? We went </w:t>
      </w:r>
      <w:proofErr w:type="gramStart"/>
      <w:r>
        <w:rPr>
          <w:rStyle w:val="superscript"/>
        </w:rPr>
        <w:t>4  </w:t>
      </w:r>
      <w:r w:rsidRPr="00011B4B">
        <w:rPr>
          <w:b/>
          <w:bCs w:val="0"/>
        </w:rPr>
        <w:t>to</w:t>
      </w:r>
      <w:proofErr w:type="gramEnd"/>
      <w:r w:rsidRPr="00011B4B">
        <w:rPr>
          <w:b/>
          <w:bCs w:val="0"/>
        </w:rPr>
        <w:t xml:space="preserve">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for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as</w:t>
      </w:r>
      <w:r w:rsidRPr="009D4E31">
        <w:t xml:space="preserve"> </w:t>
      </w:r>
      <w:r>
        <w:t xml:space="preserve"> see the jellyfish.</w:t>
      </w:r>
    </w:p>
    <w:p w14:paraId="204CB8E3" w14:textId="77777777" w:rsidR="0059518D" w:rsidRPr="008A3644" w:rsidRDefault="0059518D" w:rsidP="0059518D">
      <w:pPr>
        <w:pStyle w:val="reading-text"/>
        <w:ind w:right="113"/>
        <w:rPr>
          <w:rStyle w:val="wol"/>
          <w:rFonts w:ascii="Calibri Light" w:hAnsi="Calibri Light"/>
          <w:u w:val="none"/>
        </w:rPr>
      </w:pPr>
      <w:r>
        <w:t>At the gift shop, my sister bought</w:t>
      </w:r>
      <w:r w:rsidRPr="009D4E31">
        <w:t xml:space="preserve"> </w:t>
      </w:r>
      <w:proofErr w:type="gramStart"/>
      <w:r>
        <w:rPr>
          <w:rStyle w:val="superscript"/>
        </w:rPr>
        <w:t>5  </w:t>
      </w:r>
      <w:r w:rsidRPr="00011B4B">
        <w:rPr>
          <w:b/>
          <w:bCs w:val="0"/>
        </w:rPr>
        <w:t>me</w:t>
      </w:r>
      <w:proofErr w:type="gramEnd"/>
      <w:r w:rsidRPr="00011B4B">
        <w:rPr>
          <w:b/>
          <w:bCs w:val="0"/>
        </w:rPr>
        <w:t xml:space="preserve">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for me </w:t>
      </w:r>
      <w:r w:rsidRPr="00D4161E">
        <w:rPr>
          <w:bCs w:val="0"/>
        </w:rPr>
        <w:t>/</w:t>
      </w:r>
      <w:r w:rsidRPr="00011B4B">
        <w:rPr>
          <w:b/>
          <w:bCs w:val="0"/>
        </w:rPr>
        <w:t xml:space="preserve"> to me</w:t>
      </w:r>
      <w:r w:rsidRPr="009D4E31">
        <w:t xml:space="preserve"> </w:t>
      </w:r>
      <w:r>
        <w:t xml:space="preserve"> a beautiful key ring.</w:t>
      </w:r>
      <w:r w:rsidRPr="009D4E31">
        <w:t xml:space="preserve"> </w:t>
      </w:r>
    </w:p>
    <w:p w14:paraId="351C30B4" w14:textId="4F2E3C3A" w:rsidR="0059518D" w:rsidRDefault="00141B75" w:rsidP="00141B75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0C4684">
        <w:rPr>
          <w:rStyle w:val="marks-frame"/>
        </w:rPr>
        <w:t>5</w:t>
      </w:r>
      <w:r>
        <w:rPr>
          <w:rStyle w:val="marks-frame"/>
        </w:rPr>
        <w:t> </w:t>
      </w:r>
    </w:p>
    <w:p w14:paraId="757F32A1" w14:textId="7E5C46FC" w:rsidR="00013650" w:rsidRPr="00141B75" w:rsidRDefault="00013650" w:rsidP="0059518D">
      <w:pPr>
        <w:pStyle w:val="activity-numbered"/>
        <w:rPr>
          <w:rFonts w:ascii="Calibri" w:hAnsi="Calibri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F2564C3" w14:textId="77777777" w:rsidR="008C54FC" w:rsidRPr="00FC3B80" w:rsidRDefault="008C54FC" w:rsidP="008C54FC">
      <w:pPr>
        <w:pStyle w:val="instruction"/>
        <w:spacing w:after="120"/>
      </w:pPr>
      <w:r w:rsidRPr="00FC3B80">
        <w:t>5</w:t>
      </w:r>
      <w:r w:rsidRPr="00FC3B80">
        <w:tab/>
        <w:t xml:space="preserve">Read and complete the sentences with </w:t>
      </w:r>
      <w:r>
        <w:t>1, 2</w:t>
      </w:r>
      <w:r w:rsidRPr="00FC3B80">
        <w:t xml:space="preserve"> </w:t>
      </w:r>
      <w:r>
        <w:t xml:space="preserve">or 3 </w:t>
      </w:r>
      <w:r w:rsidRPr="00FC3B80">
        <w:t>words.</w:t>
      </w:r>
    </w:p>
    <w:p w14:paraId="28975047" w14:textId="77777777" w:rsidR="008C54FC" w:rsidRPr="00FC3B80" w:rsidRDefault="008C54FC" w:rsidP="008C54FC">
      <w:pPr>
        <w:pStyle w:val="paragraph-context"/>
        <w:rPr>
          <w:rStyle w:val="bold"/>
        </w:rPr>
      </w:pPr>
      <w:r w:rsidRPr="00FC3B80">
        <w:rPr>
          <w:rStyle w:val="bold"/>
        </w:rPr>
        <w:t>A rainy day</w:t>
      </w:r>
    </w:p>
    <w:p w14:paraId="4FEF798D" w14:textId="372ECDC6" w:rsidR="008C54FC" w:rsidRPr="00FC3B80" w:rsidRDefault="008C54FC" w:rsidP="008C54FC">
      <w:pPr>
        <w:pStyle w:val="paragraph-context"/>
        <w:rPr>
          <w:rStyle w:val="normaltextrun"/>
        </w:rPr>
      </w:pPr>
      <w:r>
        <w:rPr>
          <w:rStyle w:val="normaltextrun"/>
        </w:rPr>
        <w:t>It’s</w:t>
      </w:r>
      <w:r w:rsidRPr="00FC3B80">
        <w:rPr>
          <w:rStyle w:val="normaltextrun"/>
        </w:rPr>
        <w:t xml:space="preserve"> raining</w:t>
      </w:r>
      <w:r>
        <w:rPr>
          <w:rStyle w:val="normaltextrun"/>
        </w:rPr>
        <w:t xml:space="preserve"> this weekend</w:t>
      </w:r>
      <w:r w:rsidRPr="00FC3B80">
        <w:rPr>
          <w:rStyle w:val="normaltextrun"/>
        </w:rPr>
        <w:t xml:space="preserve">. </w:t>
      </w:r>
      <w:r>
        <w:rPr>
          <w:rStyle w:val="normaltextrun"/>
        </w:rPr>
        <w:t xml:space="preserve">Mum says, “Children, you have </w:t>
      </w:r>
      <w:r w:rsidRPr="00FC3B80">
        <w:rPr>
          <w:rStyle w:val="normaltextrun"/>
        </w:rPr>
        <w:t>to stay at home</w:t>
      </w:r>
      <w:r>
        <w:rPr>
          <w:rStyle w:val="normaltextrun"/>
        </w:rPr>
        <w:t xml:space="preserve"> today.”</w:t>
      </w:r>
      <w:r w:rsidRPr="00FC3B80">
        <w:rPr>
          <w:rStyle w:val="normaltextrun"/>
        </w:rPr>
        <w:t xml:space="preserve"> Dan </w:t>
      </w:r>
      <w:r>
        <w:rPr>
          <w:rStyle w:val="normaltextrun"/>
        </w:rPr>
        <w:t>isn’t</w:t>
      </w:r>
      <w:r w:rsidRPr="00FC3B80">
        <w:rPr>
          <w:rStyle w:val="normaltextrun"/>
        </w:rPr>
        <w:t xml:space="preserve"> happy</w:t>
      </w:r>
      <w:r>
        <w:rPr>
          <w:rStyle w:val="normaltextrun"/>
        </w:rPr>
        <w:t>. “</w:t>
      </w:r>
      <w:r w:rsidRPr="00FC3B80">
        <w:rPr>
          <w:rStyle w:val="normaltextrun"/>
        </w:rPr>
        <w:t xml:space="preserve">On Sundays, </w:t>
      </w:r>
      <w:r>
        <w:rPr>
          <w:rStyle w:val="normaltextrun"/>
        </w:rPr>
        <w:t>I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always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go to see the dinosaurs at</w:t>
      </w:r>
      <w:r w:rsidRPr="00FC3B80">
        <w:rPr>
          <w:rStyle w:val="normaltextrun"/>
        </w:rPr>
        <w:t xml:space="preserve"> the museum</w:t>
      </w:r>
      <w:r>
        <w:rPr>
          <w:rStyle w:val="normaltextrun"/>
        </w:rPr>
        <w:t>.</w:t>
      </w:r>
      <w:r w:rsidR="000C4684">
        <w:rPr>
          <w:rStyle w:val="normaltextrun"/>
        </w:rPr>
        <w:br/>
      </w:r>
      <w:r>
        <w:rPr>
          <w:rStyle w:val="normaltextrun"/>
        </w:rPr>
        <w:t>I don’t</w:t>
      </w:r>
      <w:r w:rsidRPr="00FC3B80">
        <w:rPr>
          <w:rStyle w:val="normaltextrun"/>
        </w:rPr>
        <w:t xml:space="preserve"> want to watch TV </w:t>
      </w:r>
      <w:r>
        <w:rPr>
          <w:rStyle w:val="normaltextrun"/>
        </w:rPr>
        <w:t xml:space="preserve">at home </w:t>
      </w:r>
      <w:r w:rsidRPr="00FC3B80">
        <w:rPr>
          <w:rStyle w:val="normaltextrun"/>
        </w:rPr>
        <w:t>all day</w:t>
      </w:r>
      <w:r>
        <w:rPr>
          <w:rStyle w:val="normaltextrun"/>
        </w:rPr>
        <w:t>,” he says.</w:t>
      </w:r>
    </w:p>
    <w:p w14:paraId="3116F42F" w14:textId="1E3D9CB7" w:rsidR="008C54FC" w:rsidRPr="00FC3B80" w:rsidRDefault="008C54FC" w:rsidP="008C54FC">
      <w:pPr>
        <w:pStyle w:val="activity-numbered"/>
        <w:spacing w:before="60" w:after="60"/>
      </w:pPr>
      <w:r w:rsidRPr="00FC3B80">
        <w:t>1</w:t>
      </w:r>
      <w:r w:rsidRPr="00FC3B80">
        <w:tab/>
      </w:r>
      <w:r>
        <w:t>Mum says they</w:t>
      </w:r>
      <w:r w:rsidRPr="00FC3B80">
        <w:t xml:space="preserve"> </w:t>
      </w:r>
      <w:r>
        <w:t xml:space="preserve">have to stay at home because </w:t>
      </w:r>
      <w:r w:rsidRPr="00FC3B80">
        <w:rPr>
          <w:rStyle w:val="wol"/>
        </w:rPr>
        <w:t>              </w:t>
      </w:r>
      <w:r w:rsidR="000C4684" w:rsidRPr="00FC3B80">
        <w:rPr>
          <w:rStyle w:val="wol"/>
        </w:rPr>
        <w:t>                   </w:t>
      </w:r>
      <w:r w:rsidRPr="00FC3B80">
        <w:rPr>
          <w:rStyle w:val="wol"/>
        </w:rPr>
        <w:t>              </w:t>
      </w:r>
      <w:proofErr w:type="gramStart"/>
      <w:r w:rsidRPr="00FC3B80">
        <w:rPr>
          <w:rStyle w:val="wol"/>
        </w:rPr>
        <w:t>  </w:t>
      </w:r>
      <w:r>
        <w:t>.</w:t>
      </w:r>
      <w:proofErr w:type="gramEnd"/>
    </w:p>
    <w:p w14:paraId="58A2805F" w14:textId="3CB1E0A3" w:rsidR="008C54FC" w:rsidRDefault="008C54FC" w:rsidP="008C54FC">
      <w:pPr>
        <w:pStyle w:val="activity-numbered"/>
        <w:spacing w:before="60" w:after="240"/>
      </w:pPr>
      <w:r w:rsidRPr="00FC3B80">
        <w:t>2</w:t>
      </w:r>
      <w:r w:rsidRPr="00FC3B80">
        <w:tab/>
      </w:r>
      <w:r>
        <w:t>Dan isn’t happy because he wants to go to</w:t>
      </w:r>
      <w:r w:rsidRPr="00FC3B80">
        <w:t xml:space="preserve"> </w:t>
      </w:r>
      <w:r w:rsidRPr="00FC3B80">
        <w:rPr>
          <w:rStyle w:val="wol"/>
        </w:rPr>
        <w:t>                  </w:t>
      </w:r>
      <w:r w:rsidR="000C4684" w:rsidRPr="00FC3B80">
        <w:rPr>
          <w:rStyle w:val="wol"/>
        </w:rPr>
        <w:t>                   </w:t>
      </w:r>
      <w:r w:rsidRPr="00FC3B80">
        <w:rPr>
          <w:rStyle w:val="wol"/>
        </w:rPr>
        <w:t>          </w:t>
      </w:r>
      <w:proofErr w:type="gramStart"/>
      <w:r w:rsidRPr="00FC3B80">
        <w:rPr>
          <w:rStyle w:val="wol"/>
        </w:rPr>
        <w:t>  </w:t>
      </w:r>
      <w:r>
        <w:t>.</w:t>
      </w:r>
      <w:proofErr w:type="gramEnd"/>
    </w:p>
    <w:p w14:paraId="09C1A712" w14:textId="171A8AFD" w:rsidR="008C54FC" w:rsidRPr="00FC3B80" w:rsidRDefault="008C54FC" w:rsidP="008C54FC">
      <w:pPr>
        <w:pStyle w:val="paragraph-context"/>
      </w:pPr>
      <w:r>
        <w:rPr>
          <w:rStyle w:val="normaltextrun"/>
        </w:rPr>
        <w:t xml:space="preserve"> “</w:t>
      </w:r>
      <w:r w:rsidRPr="00FC3B80">
        <w:rPr>
          <w:rStyle w:val="normaltextrun"/>
        </w:rPr>
        <w:t>What can we do at home?</w:t>
      </w:r>
      <w:r>
        <w:rPr>
          <w:rStyle w:val="normaltextrun"/>
        </w:rPr>
        <w:t>”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asks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Dan</w:t>
      </w:r>
      <w:r w:rsidRPr="00FC3B80">
        <w:rPr>
          <w:rStyle w:val="normaltextrun"/>
        </w:rPr>
        <w:t xml:space="preserve">. </w:t>
      </w:r>
      <w:r>
        <w:rPr>
          <w:rStyle w:val="normaltextrun"/>
        </w:rPr>
        <w:t>His</w:t>
      </w:r>
      <w:r w:rsidRPr="00FC3B80">
        <w:rPr>
          <w:rStyle w:val="normaltextrun"/>
        </w:rPr>
        <w:t xml:space="preserve"> older brother </w:t>
      </w:r>
      <w:r>
        <w:rPr>
          <w:rStyle w:val="normaltextrun"/>
        </w:rPr>
        <w:t>Richard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says,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“I can teach you</w:t>
      </w:r>
      <w:r w:rsidRPr="00FC3B80">
        <w:rPr>
          <w:rStyle w:val="normaltextrun"/>
        </w:rPr>
        <w:t xml:space="preserve"> origami. It’s a fun hobby.” </w:t>
      </w:r>
      <w:r>
        <w:rPr>
          <w:rStyle w:val="normaltextrun"/>
        </w:rPr>
        <w:t>M</w:t>
      </w:r>
      <w:r w:rsidRPr="00FC3B80">
        <w:rPr>
          <w:rStyle w:val="normaltextrun"/>
        </w:rPr>
        <w:t xml:space="preserve">um </w:t>
      </w:r>
      <w:r>
        <w:rPr>
          <w:rStyle w:val="normaltextrun"/>
        </w:rPr>
        <w:t>gives</w:t>
      </w:r>
      <w:r w:rsidRPr="00FC3B80">
        <w:rPr>
          <w:rStyle w:val="normaltextrun"/>
        </w:rPr>
        <w:t xml:space="preserve"> the children colourful paper</w:t>
      </w:r>
      <w:r>
        <w:rPr>
          <w:rStyle w:val="normaltextrun"/>
        </w:rPr>
        <w:t>. T</w:t>
      </w:r>
      <w:r w:rsidRPr="00FC3B80">
        <w:rPr>
          <w:rStyle w:val="normaltextrun"/>
        </w:rPr>
        <w:t xml:space="preserve">hey </w:t>
      </w:r>
      <w:r>
        <w:rPr>
          <w:rStyle w:val="normaltextrun"/>
        </w:rPr>
        <w:t>sit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i</w:t>
      </w:r>
      <w:r w:rsidRPr="00FC3B80">
        <w:rPr>
          <w:rStyle w:val="normaltextrun"/>
        </w:rPr>
        <w:t>n the kitchen</w:t>
      </w:r>
      <w:r>
        <w:rPr>
          <w:rStyle w:val="normaltextrun"/>
        </w:rPr>
        <w:t xml:space="preserve"> and </w:t>
      </w:r>
      <w:r w:rsidRPr="00FC3B80">
        <w:rPr>
          <w:rStyle w:val="normaltextrun"/>
        </w:rPr>
        <w:t xml:space="preserve">fold </w:t>
      </w:r>
      <w:r>
        <w:rPr>
          <w:rStyle w:val="normaltextrun"/>
        </w:rPr>
        <w:t>the paper many times</w:t>
      </w:r>
      <w:r w:rsidRPr="00FC3B80">
        <w:rPr>
          <w:rStyle w:val="normaltextrun"/>
        </w:rPr>
        <w:t xml:space="preserve">. </w:t>
      </w:r>
      <w:r>
        <w:rPr>
          <w:rStyle w:val="normaltextrun"/>
        </w:rPr>
        <w:t>Richard</w:t>
      </w:r>
      <w:r w:rsidRPr="00FC3B80">
        <w:rPr>
          <w:rStyle w:val="normaltextrun"/>
        </w:rPr>
        <w:t xml:space="preserve"> work</w:t>
      </w:r>
      <w:r>
        <w:rPr>
          <w:rStyle w:val="normaltextrun"/>
        </w:rPr>
        <w:t>s</w:t>
      </w:r>
      <w:r w:rsidRPr="00FC3B80">
        <w:rPr>
          <w:rStyle w:val="normaltextrun"/>
        </w:rPr>
        <w:t xml:space="preserve"> faster than his brother.</w:t>
      </w:r>
    </w:p>
    <w:p w14:paraId="65330121" w14:textId="0F03A3FC" w:rsidR="008C54FC" w:rsidRPr="00FC3B80" w:rsidRDefault="008C54FC" w:rsidP="008C54FC">
      <w:pPr>
        <w:pStyle w:val="activity-numbered"/>
        <w:spacing w:before="60" w:after="60"/>
      </w:pPr>
      <w:r w:rsidRPr="00FC3B80">
        <w:t>3</w:t>
      </w:r>
      <w:r w:rsidRPr="00FC3B80">
        <w:tab/>
      </w:r>
      <w:r>
        <w:t xml:space="preserve">Richard says they can do </w:t>
      </w:r>
      <w:r w:rsidRPr="00FC3B80">
        <w:rPr>
          <w:rStyle w:val="wol"/>
        </w:rPr>
        <w:t>                </w:t>
      </w:r>
      <w:r w:rsidR="000C4684" w:rsidRPr="00FC3B80">
        <w:rPr>
          <w:rStyle w:val="wol"/>
        </w:rPr>
        <w:t>                   </w:t>
      </w:r>
      <w:r w:rsidRPr="00FC3B80">
        <w:rPr>
          <w:rStyle w:val="wol"/>
        </w:rPr>
        <w:t>            </w:t>
      </w:r>
      <w:proofErr w:type="gramStart"/>
      <w:r w:rsidRPr="00FC3B80">
        <w:rPr>
          <w:rStyle w:val="wol"/>
        </w:rPr>
        <w:t>  </w:t>
      </w:r>
      <w:r>
        <w:t>.</w:t>
      </w:r>
      <w:proofErr w:type="gramEnd"/>
    </w:p>
    <w:p w14:paraId="70BF338A" w14:textId="19B6BB10" w:rsidR="008C54FC" w:rsidRDefault="008C54FC" w:rsidP="008C54FC">
      <w:pPr>
        <w:pStyle w:val="activity-numbered"/>
        <w:spacing w:before="60" w:after="240"/>
      </w:pPr>
      <w:r w:rsidRPr="00FC3B80">
        <w:t>4</w:t>
      </w:r>
      <w:r w:rsidRPr="00FC3B80">
        <w:tab/>
      </w:r>
      <w:r w:rsidRPr="00FC3B80">
        <w:rPr>
          <w:rStyle w:val="wol"/>
        </w:rPr>
        <w:t>          </w:t>
      </w:r>
      <w:r w:rsidR="000C4684" w:rsidRPr="00FC3B80">
        <w:rPr>
          <w:rStyle w:val="wol"/>
        </w:rPr>
        <w:t>                   </w:t>
      </w:r>
      <w:r w:rsidRPr="00FC3B80">
        <w:rPr>
          <w:rStyle w:val="wol"/>
        </w:rPr>
        <w:t>                    </w:t>
      </w:r>
      <w:r w:rsidRPr="00FC3B80">
        <w:t xml:space="preserve"> </w:t>
      </w:r>
      <w:r>
        <w:t>works more slowly.</w:t>
      </w:r>
    </w:p>
    <w:p w14:paraId="309145C5" w14:textId="7F7DF753" w:rsidR="008C54FC" w:rsidRPr="00FC3B80" w:rsidRDefault="008C54FC" w:rsidP="008C54FC">
      <w:pPr>
        <w:pStyle w:val="paragraph-context"/>
      </w:pPr>
      <w:r w:rsidRPr="00FC3B80">
        <w:rPr>
          <w:rStyle w:val="normaltextrun"/>
        </w:rPr>
        <w:t xml:space="preserve">Finally, </w:t>
      </w:r>
      <w:r>
        <w:rPr>
          <w:rStyle w:val="normaltextrun"/>
        </w:rPr>
        <w:t>Richard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makes a</w:t>
      </w:r>
      <w:r w:rsidRPr="00FC3B80">
        <w:rPr>
          <w:rStyle w:val="normaltextrun"/>
        </w:rPr>
        <w:t xml:space="preserve"> beautiful </w:t>
      </w:r>
      <w:r>
        <w:rPr>
          <w:rStyle w:val="normaltextrun"/>
        </w:rPr>
        <w:t xml:space="preserve">paper </w:t>
      </w:r>
      <w:r w:rsidRPr="00FC3B80">
        <w:rPr>
          <w:rStyle w:val="normaltextrun"/>
        </w:rPr>
        <w:t>dinosaur.</w:t>
      </w:r>
      <w:r>
        <w:rPr>
          <w:rStyle w:val="normaltextrun"/>
        </w:rPr>
        <w:t xml:space="preserve"> “It’s for you, Dan,” Richard says.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Dan loves it! Dan</w:t>
      </w:r>
      <w:r w:rsidRPr="00FC3B80">
        <w:rPr>
          <w:rStyle w:val="normaltextrun"/>
        </w:rPr>
        <w:t xml:space="preserve"> </w:t>
      </w:r>
      <w:r>
        <w:rPr>
          <w:rStyle w:val="normaltextrun"/>
        </w:rPr>
        <w:t>wants to learn about origami and he asks Richard a lot of questions</w:t>
      </w:r>
      <w:r w:rsidRPr="00FC3B80">
        <w:rPr>
          <w:rStyle w:val="normaltextrun"/>
        </w:rPr>
        <w:t xml:space="preserve">. </w:t>
      </w:r>
      <w:r>
        <w:rPr>
          <w:rStyle w:val="normaltextrun"/>
        </w:rPr>
        <w:t>He says, “Richard, next Sunday let’s go and see the dinosaurs together.</w:t>
      </w:r>
      <w:r w:rsidR="008E6F28">
        <w:rPr>
          <w:rStyle w:val="normaltextrun"/>
        </w:rPr>
        <w:br/>
      </w:r>
      <w:r>
        <w:rPr>
          <w:rStyle w:val="normaltextrun"/>
        </w:rPr>
        <w:t>I can teach you, too!”</w:t>
      </w:r>
    </w:p>
    <w:p w14:paraId="502E54AE" w14:textId="1233175A" w:rsidR="008C54FC" w:rsidRPr="00FC3B80" w:rsidRDefault="008C54FC" w:rsidP="008C54FC">
      <w:pPr>
        <w:pStyle w:val="activity-numbered"/>
      </w:pPr>
      <w:r>
        <w:t>5</w:t>
      </w:r>
      <w:r>
        <w:tab/>
        <w:t xml:space="preserve">Dan wants his brother to learn about </w:t>
      </w:r>
      <w:r w:rsidRPr="00FC3B80">
        <w:rPr>
          <w:rStyle w:val="wol"/>
        </w:rPr>
        <w:t>                 </w:t>
      </w:r>
      <w:r w:rsidR="000C4684" w:rsidRPr="00FC3B80">
        <w:rPr>
          <w:rStyle w:val="wol"/>
        </w:rPr>
        <w:t>                   </w:t>
      </w:r>
      <w:r w:rsidRPr="00FC3B80">
        <w:rPr>
          <w:rStyle w:val="wol"/>
        </w:rPr>
        <w:t>            </w:t>
      </w:r>
      <w:proofErr w:type="gramStart"/>
      <w:r w:rsidRPr="00FC3B80">
        <w:rPr>
          <w:rStyle w:val="wol"/>
        </w:rPr>
        <w:t> </w:t>
      </w:r>
      <w:r>
        <w:t xml:space="preserve"> .</w:t>
      </w:r>
      <w:proofErr w:type="gramEnd"/>
    </w:p>
    <w:p w14:paraId="1C73874E" w14:textId="77777777" w:rsidR="008C54FC" w:rsidRPr="00FC3B80" w:rsidRDefault="008C54FC" w:rsidP="008C54FC">
      <w:pPr>
        <w:pStyle w:val="marks"/>
        <w:rPr>
          <w:rStyle w:val="marks-frame"/>
        </w:rPr>
      </w:pPr>
      <w:r w:rsidRPr="00FC3B80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FC3B80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4E749903" w:rsidR="00FD0FA2" w:rsidRDefault="00FD0FA2" w:rsidP="00FD0FA2">
      <w:pPr>
        <w:pStyle w:val="instruction"/>
      </w:pPr>
      <w:r w:rsidRPr="002D2043">
        <w:t>6</w:t>
      </w:r>
      <w:r w:rsidRPr="002D2043">
        <w:tab/>
      </w:r>
      <w:r w:rsidR="008C54FC" w:rsidRPr="00FC3B80">
        <w:t>Look</w:t>
      </w:r>
      <w:r w:rsidR="008C54FC">
        <w:t>, read and answer the questions</w:t>
      </w:r>
      <w:r w:rsidR="008C54FC" w:rsidRPr="00FC3B80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81"/>
        <w:gridCol w:w="2381"/>
        <w:gridCol w:w="2381"/>
      </w:tblGrid>
      <w:tr w:rsidR="008C54FC" w14:paraId="452851CA" w14:textId="77777777" w:rsidTr="008C54FC">
        <w:trPr>
          <w:cantSplit/>
          <w:trHeight w:val="1701"/>
        </w:trPr>
        <w:tc>
          <w:tcPr>
            <w:tcW w:w="2381" w:type="dxa"/>
            <w:vAlign w:val="center"/>
          </w:tcPr>
          <w:p w14:paraId="2B8C4FEB" w14:textId="77777777" w:rsidR="008C54FC" w:rsidRDefault="008C54F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D69CEF" wp14:editId="0C90F356">
                  <wp:extent cx="1078992" cy="1040685"/>
                  <wp:effectExtent l="0" t="0" r="635" b="1270"/>
                  <wp:docPr id="102631481" name="Picture 102631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482" cy="104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40E2AB2F" w14:textId="77777777" w:rsidR="008C54FC" w:rsidRDefault="008C54F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ABF840" wp14:editId="7F1D2B57">
                  <wp:extent cx="960120" cy="1039658"/>
                  <wp:effectExtent l="0" t="0" r="5080" b="1905"/>
                  <wp:docPr id="102631482" name="Picture 10263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007" cy="1046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1" w:type="dxa"/>
            <w:vAlign w:val="center"/>
          </w:tcPr>
          <w:p w14:paraId="52CE087C" w14:textId="77777777" w:rsidR="008C54FC" w:rsidRDefault="008C54F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A35384" wp14:editId="2C2ED8A1">
                  <wp:extent cx="969264" cy="1003677"/>
                  <wp:effectExtent l="0" t="0" r="0" b="0"/>
                  <wp:docPr id="102631483" name="Picture 102631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614" cy="1014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692D8C" w14:textId="77777777" w:rsidR="008C54FC" w:rsidRDefault="008C54FC" w:rsidP="008C54FC">
      <w:pPr>
        <w:pStyle w:val="activity-numbered"/>
        <w:spacing w:before="60" w:after="60"/>
      </w:pPr>
      <w:r w:rsidRPr="00FC3B80">
        <w:t>1</w:t>
      </w:r>
      <w:r w:rsidRPr="00FC3B80">
        <w:tab/>
      </w:r>
      <w:r>
        <w:t xml:space="preserve">What are they doing? </w:t>
      </w:r>
      <w:r w:rsidRPr="00FC3B80">
        <w:t xml:space="preserve"> </w:t>
      </w:r>
    </w:p>
    <w:p w14:paraId="050527EF" w14:textId="6C6E3B5C" w:rsidR="008C54FC" w:rsidRPr="00A2404C" w:rsidRDefault="008C54FC" w:rsidP="008C54FC">
      <w:pPr>
        <w:pStyle w:val="activity-numbered"/>
        <w:spacing w:before="60" w:after="60"/>
        <w:rPr>
          <w:rStyle w:val="wol"/>
          <w:i/>
          <w:iCs/>
        </w:rPr>
      </w:pPr>
      <w:r w:rsidRPr="008C54FC">
        <w:rPr>
          <w:rStyle w:val="wol"/>
          <w:i/>
          <w:iCs/>
          <w:u w:val="none"/>
        </w:rPr>
        <w:tab/>
      </w:r>
      <w:r w:rsidRPr="008C54FC">
        <w:rPr>
          <w:rStyle w:val="wol"/>
          <w:i/>
          <w:iCs/>
        </w:rPr>
        <w:t xml:space="preserve"> </w:t>
      </w:r>
      <w:r w:rsidRPr="00A2404C">
        <w:rPr>
          <w:rStyle w:val="wol"/>
          <w:i/>
          <w:iCs/>
        </w:rPr>
        <w:t>They’re                                                                                                              </w:t>
      </w:r>
      <w:proofErr w:type="gramStart"/>
      <w:r w:rsidRPr="00A2404C">
        <w:rPr>
          <w:rStyle w:val="wol"/>
          <w:i/>
          <w:iCs/>
        </w:rPr>
        <w:t>  </w:t>
      </w:r>
      <w:r w:rsidR="008E6F28" w:rsidRPr="008E6F28">
        <w:rPr>
          <w:rStyle w:val="wol"/>
          <w:i/>
          <w:iCs/>
          <w:u w:val="none"/>
        </w:rPr>
        <w:t>.</w:t>
      </w:r>
      <w:proofErr w:type="gramEnd"/>
    </w:p>
    <w:p w14:paraId="31D9A7A9" w14:textId="77777777" w:rsidR="008C54FC" w:rsidRDefault="008C54FC" w:rsidP="008C54FC">
      <w:pPr>
        <w:pStyle w:val="activity-numbered"/>
        <w:spacing w:before="60" w:after="60"/>
      </w:pPr>
      <w:r w:rsidRPr="00FC3B80">
        <w:t>2</w:t>
      </w:r>
      <w:r w:rsidRPr="00FC3B80">
        <w:tab/>
      </w:r>
      <w:r>
        <w:t>What subjects did they have at school today?</w:t>
      </w:r>
      <w:r w:rsidRPr="00FC3B80">
        <w:t xml:space="preserve"> </w:t>
      </w:r>
    </w:p>
    <w:p w14:paraId="0601BBD7" w14:textId="327F64F0" w:rsidR="008C54FC" w:rsidRPr="00FC3B80" w:rsidRDefault="008C54FC" w:rsidP="008C54FC">
      <w:pPr>
        <w:pStyle w:val="activity-numbered"/>
        <w:spacing w:before="60" w:after="60"/>
        <w:rPr>
          <w:rStyle w:val="wol"/>
        </w:rPr>
      </w:pPr>
      <w:r w:rsidRPr="008C54FC">
        <w:rPr>
          <w:rStyle w:val="wol"/>
          <w:i/>
          <w:iCs/>
          <w:u w:val="none"/>
        </w:rPr>
        <w:tab/>
      </w:r>
      <w:r w:rsidRPr="00FC3B80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</w:t>
      </w:r>
      <w:r>
        <w:rPr>
          <w:rStyle w:val="wol"/>
        </w:rPr>
        <w:t>         </w:t>
      </w:r>
      <w:r w:rsidRPr="00FC3B80">
        <w:rPr>
          <w:rStyle w:val="wol"/>
        </w:rPr>
        <w:t>              </w:t>
      </w:r>
      <w:r w:rsidR="008E6F28" w:rsidRPr="008E6F28">
        <w:rPr>
          <w:rStyle w:val="wol"/>
          <w:i/>
          <w:iCs/>
          <w:u w:val="none"/>
        </w:rPr>
        <w:t>.</w:t>
      </w:r>
    </w:p>
    <w:p w14:paraId="0B8FD87D" w14:textId="77777777" w:rsidR="008C54FC" w:rsidRDefault="008C54FC" w:rsidP="008C54FC">
      <w:pPr>
        <w:pStyle w:val="activity-numbered"/>
        <w:spacing w:before="60" w:after="60"/>
      </w:pPr>
      <w:r w:rsidRPr="00FC3B80">
        <w:t>3</w:t>
      </w:r>
      <w:r w:rsidRPr="00FC3B80">
        <w:tab/>
      </w:r>
      <w:r>
        <w:t>Where did the children go yesterday?</w:t>
      </w:r>
      <w:r w:rsidRPr="00FC3B80">
        <w:t xml:space="preserve"> </w:t>
      </w:r>
    </w:p>
    <w:p w14:paraId="2870DB6C" w14:textId="5C501823" w:rsidR="008C54FC" w:rsidRDefault="008C54FC" w:rsidP="008C54FC">
      <w:pPr>
        <w:pStyle w:val="activity-numbered"/>
        <w:spacing w:before="60" w:after="60"/>
        <w:rPr>
          <w:rStyle w:val="wol"/>
        </w:rPr>
      </w:pPr>
      <w:r w:rsidRPr="008C54FC">
        <w:rPr>
          <w:rStyle w:val="wol"/>
          <w:i/>
          <w:iCs/>
          <w:u w:val="none"/>
        </w:rPr>
        <w:tab/>
      </w:r>
      <w:r w:rsidRPr="00FC3B80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Style w:val="wol"/>
        </w:rPr>
        <w:t>       </w:t>
      </w:r>
      <w:r w:rsidRPr="00FC3B80">
        <w:rPr>
          <w:rStyle w:val="wol"/>
        </w:rPr>
        <w:t>        </w:t>
      </w:r>
      <w:r w:rsidR="008E6F28" w:rsidRPr="008E6F28">
        <w:rPr>
          <w:rStyle w:val="wol"/>
          <w:i/>
          <w:iCs/>
          <w:u w:val="none"/>
        </w:rPr>
        <w:t>.</w:t>
      </w:r>
    </w:p>
    <w:p w14:paraId="4A4E3583" w14:textId="77777777" w:rsidR="00FD0FA2" w:rsidRPr="002D2043" w:rsidRDefault="00FD0FA2" w:rsidP="008C54FC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23EF9485" w:rsidR="00FD0FA2" w:rsidRDefault="00FD0FA2" w:rsidP="0086219B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5E2839">
        <w:rPr>
          <w:color w:val="767171" w:themeColor="background2" w:themeShade="80"/>
        </w:rPr>
        <w:t>11</w:t>
      </w:r>
      <w:r>
        <w:t xml:space="preserve"> </w:t>
      </w:r>
      <w:r w:rsidRPr="002D2043">
        <w:t xml:space="preserve">Listen and circle </w:t>
      </w:r>
      <w:r w:rsidRPr="000E434C">
        <w:rPr>
          <w:rStyle w:val="instruction-italic"/>
        </w:rPr>
        <w:t>T</w:t>
      </w:r>
      <w:r w:rsidRPr="002D2043">
        <w:t xml:space="preserve"> (</w:t>
      </w:r>
      <w:r w:rsidR="000E434C">
        <w:t>t</w:t>
      </w:r>
      <w:r w:rsidRPr="002D2043">
        <w:t xml:space="preserve">rue) or </w:t>
      </w:r>
      <w:r w:rsidRPr="000E434C">
        <w:rPr>
          <w:rStyle w:val="instruction-italic"/>
        </w:rPr>
        <w:t>F</w:t>
      </w:r>
      <w:r w:rsidRPr="002D2043">
        <w:t xml:space="preserve"> (</w:t>
      </w:r>
      <w:r w:rsidR="000E434C">
        <w:t>f</w:t>
      </w:r>
      <w:r w:rsidRPr="002D2043">
        <w:t>alse).</w:t>
      </w:r>
    </w:p>
    <w:p w14:paraId="7B938DD2" w14:textId="5BAC899F" w:rsidR="0086219B" w:rsidRPr="0086219B" w:rsidRDefault="0086219B" w:rsidP="0086219B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05287C45" wp14:editId="14C5B144">
            <wp:extent cx="2258568" cy="1731835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WC4SEOT1p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760" cy="173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97F20" w14:textId="77777777" w:rsidR="0086219B" w:rsidRPr="00E465AF" w:rsidRDefault="0086219B" w:rsidP="0086219B">
      <w:pPr>
        <w:pStyle w:val="activity-numbered--true-false"/>
        <w:tabs>
          <w:tab w:val="clear" w:pos="5670"/>
          <w:tab w:val="right" w:pos="6096"/>
        </w:tabs>
        <w:spacing w:before="120" w:after="60"/>
      </w:pPr>
      <w:r w:rsidRPr="00E465AF">
        <w:t>1</w:t>
      </w:r>
      <w:r w:rsidRPr="00E465AF">
        <w:tab/>
      </w:r>
      <w:r>
        <w:t>Yesterday morning, Jay had an English class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096EC0E6" w14:textId="77777777" w:rsidR="0086219B" w:rsidRPr="00E465AF" w:rsidRDefault="0086219B" w:rsidP="0086219B">
      <w:pPr>
        <w:pStyle w:val="activity-numbered--true-false"/>
        <w:tabs>
          <w:tab w:val="clear" w:pos="5670"/>
          <w:tab w:val="right" w:pos="6096"/>
        </w:tabs>
        <w:spacing w:before="60" w:after="60"/>
      </w:pPr>
      <w:r>
        <w:t>2</w:t>
      </w:r>
      <w:r w:rsidRPr="00E465AF">
        <w:tab/>
      </w:r>
      <w:r>
        <w:t>He did an experiment.</w:t>
      </w:r>
      <w:r w:rsidRPr="00E465AF">
        <w:tab/>
        <w:t>T</w:t>
      </w:r>
      <w:r>
        <w:t xml:space="preserve"> / </w:t>
      </w:r>
      <w:r w:rsidRPr="00E465AF">
        <w:t xml:space="preserve">F </w:t>
      </w:r>
    </w:p>
    <w:p w14:paraId="78EAFBF6" w14:textId="77777777" w:rsidR="0086219B" w:rsidRPr="00E465AF" w:rsidRDefault="0086219B" w:rsidP="0086219B">
      <w:pPr>
        <w:pStyle w:val="activity-numbered--true-false"/>
        <w:tabs>
          <w:tab w:val="clear" w:pos="5670"/>
          <w:tab w:val="right" w:pos="6096"/>
        </w:tabs>
        <w:spacing w:before="60" w:after="60"/>
      </w:pPr>
      <w:r>
        <w:t>3</w:t>
      </w:r>
      <w:r w:rsidRPr="00E465AF">
        <w:tab/>
      </w:r>
      <w:r>
        <w:t>In the afternoon, he went to a theme park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  <w:r w:rsidRPr="00E465AF" w:rsidDel="00D7278F">
        <w:t xml:space="preserve"> </w:t>
      </w:r>
    </w:p>
    <w:p w14:paraId="69D10659" w14:textId="77777777" w:rsidR="0086219B" w:rsidRPr="00E465AF" w:rsidRDefault="0086219B" w:rsidP="0086219B">
      <w:pPr>
        <w:pStyle w:val="activity-numbered--true-false"/>
        <w:tabs>
          <w:tab w:val="clear" w:pos="5670"/>
          <w:tab w:val="right" w:pos="6096"/>
        </w:tabs>
        <w:spacing w:before="60" w:after="60"/>
      </w:pPr>
      <w:r>
        <w:t>4</w:t>
      </w:r>
      <w:r w:rsidRPr="00E465AF">
        <w:tab/>
      </w:r>
      <w:r>
        <w:t>He saw farm animals.</w:t>
      </w:r>
      <w:r w:rsidRPr="00E465AF">
        <w:tab/>
        <w:t>T</w:t>
      </w:r>
      <w:r>
        <w:t xml:space="preserve"> / </w:t>
      </w:r>
      <w:r w:rsidRPr="00E465AF">
        <w:t>F</w:t>
      </w:r>
      <w:r w:rsidRPr="00E465AF" w:rsidDel="00D7278F">
        <w:t xml:space="preserve"> </w:t>
      </w:r>
    </w:p>
    <w:p w14:paraId="12ED7973" w14:textId="77777777" w:rsidR="0086219B" w:rsidRDefault="0086219B" w:rsidP="0086219B">
      <w:pPr>
        <w:pStyle w:val="activity-numbered--true-false"/>
        <w:tabs>
          <w:tab w:val="clear" w:pos="5670"/>
          <w:tab w:val="right" w:pos="6096"/>
        </w:tabs>
        <w:spacing w:before="60" w:after="60"/>
      </w:pPr>
      <w:r>
        <w:t>5</w:t>
      </w:r>
      <w:r w:rsidRPr="00E465AF">
        <w:tab/>
      </w:r>
      <w:r>
        <w:t>He went on the roller coaster.</w:t>
      </w:r>
      <w:r w:rsidRPr="00E465AF">
        <w:tab/>
        <w:t>T</w:t>
      </w:r>
      <w:r>
        <w:t xml:space="preserve"> / </w:t>
      </w:r>
      <w:r w:rsidRPr="00E465AF">
        <w:t>F</w:t>
      </w:r>
      <w:r w:rsidRPr="00E465AF" w:rsidDel="00D7278F">
        <w:t xml:space="preserve"> </w:t>
      </w:r>
    </w:p>
    <w:p w14:paraId="12117366" w14:textId="0FC658B6" w:rsidR="00FD0FA2" w:rsidRPr="00683C0B" w:rsidRDefault="00FD0FA2" w:rsidP="0086219B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5E2839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6E5C8C10" w:rsidR="00FD0FA2" w:rsidRDefault="00FD0FA2" w:rsidP="0000170C">
      <w:pPr>
        <w:pStyle w:val="instruction"/>
        <w:spacing w:after="120"/>
      </w:pPr>
      <w:r>
        <w:t>8</w:t>
      </w:r>
      <w:r>
        <w:tab/>
      </w:r>
      <w:r w:rsidR="0000170C" w:rsidRPr="00791917">
        <w:t xml:space="preserve">Look </w:t>
      </w:r>
      <w:r w:rsidR="0000170C">
        <w:t>at the pictures. T</w:t>
      </w:r>
      <w:r w:rsidR="0000170C" w:rsidRPr="00791917">
        <w:t>ell the story.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75"/>
        <w:gridCol w:w="3061"/>
        <w:gridCol w:w="2835"/>
      </w:tblGrid>
      <w:tr w:rsidR="0000170C" w14:paraId="31B6BC2A" w14:textId="77777777" w:rsidTr="0000170C">
        <w:trPr>
          <w:cantSplit/>
          <w:trHeight w:val="1701"/>
        </w:trPr>
        <w:tc>
          <w:tcPr>
            <w:tcW w:w="3175" w:type="dxa"/>
            <w:vAlign w:val="center"/>
          </w:tcPr>
          <w:p w14:paraId="01F000AA" w14:textId="77777777" w:rsidR="0000170C" w:rsidRDefault="0000170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5D5AD8" wp14:editId="7E0E82B6">
                  <wp:extent cx="1903769" cy="1013841"/>
                  <wp:effectExtent l="0" t="0" r="1270" b="254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071" cy="102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1" w:type="dxa"/>
            <w:vAlign w:val="center"/>
          </w:tcPr>
          <w:p w14:paraId="6F563ADE" w14:textId="77777777" w:rsidR="0000170C" w:rsidRDefault="0000170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A7F4FA" wp14:editId="2B8CDA3F">
                  <wp:extent cx="1856232" cy="1032458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927" cy="105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14:paraId="5A1D50EF" w14:textId="77777777" w:rsidR="0000170C" w:rsidRDefault="0000170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24D684" wp14:editId="6672162D">
                  <wp:extent cx="1676795" cy="1031875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600" cy="1053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7643CF" w14:textId="1EB82CB0" w:rsidR="0000170C" w:rsidRDefault="0000170C" w:rsidP="0000170C">
      <w:pPr>
        <w:pStyle w:val="activity-numbered"/>
        <w:spacing w:before="120"/>
      </w:pPr>
      <w:r w:rsidRPr="006C563E">
        <w:t>The children are in the forest. A baby toucan …</w:t>
      </w:r>
    </w:p>
    <w:p w14:paraId="53459C6C" w14:textId="33A3DFBD" w:rsidR="00FD0FA2" w:rsidRPr="00683C0B" w:rsidRDefault="00FD0FA2" w:rsidP="0000170C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00170C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644BE39E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5E283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644BE39E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5E2839">
                        <w:t>0</w:t>
                      </w:r>
                      <w:bookmarkStart w:id="1" w:name="_GoBack"/>
                      <w:bookmarkEnd w:id="1"/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35"/>
      <w:footerReference w:type="default" r:id="rId36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68F31F" w14:textId="77777777" w:rsidR="00EF1147" w:rsidRDefault="00EF1147" w:rsidP="00B7780C">
      <w:r>
        <w:separator/>
      </w:r>
    </w:p>
  </w:endnote>
  <w:endnote w:type="continuationSeparator" w:id="0">
    <w:p w14:paraId="7601A358" w14:textId="77777777" w:rsidR="00EF1147" w:rsidRDefault="00EF1147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5020139F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8B4A76">
      <w:rPr>
        <w:rStyle w:val="PageNumber"/>
      </w:rPr>
      <w:t>Beehive 4</w:t>
    </w:r>
    <w:r w:rsidR="008B4A76" w:rsidRPr="00DA2675">
      <w:rPr>
        <w:rStyle w:val="PageNumber"/>
      </w:rPr>
      <w:t xml:space="preserve"> • </w:t>
    </w:r>
    <w:r w:rsidR="008B4A76">
      <w:rPr>
        <w:rStyle w:val="PageNumber"/>
      </w:rPr>
      <w:t>Progress</w:t>
    </w:r>
    <w:r w:rsidR="008B4A76">
      <w:rPr>
        <w:rStyle w:val="PageNumber"/>
      </w:rPr>
      <w:t xml:space="preserve"> 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8B8EBE" w14:textId="77777777" w:rsidR="00EF1147" w:rsidRDefault="00EF1147" w:rsidP="00B7780C">
      <w:r>
        <w:separator/>
      </w:r>
    </w:p>
  </w:footnote>
  <w:footnote w:type="continuationSeparator" w:id="0">
    <w:p w14:paraId="7AA0B32F" w14:textId="77777777" w:rsidR="00EF1147" w:rsidRDefault="00EF1147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5CB44F85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170C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84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E434C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236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251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DC2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69E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20A0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18D"/>
    <w:rsid w:val="005956EE"/>
    <w:rsid w:val="005960F6"/>
    <w:rsid w:val="005A05EF"/>
    <w:rsid w:val="005A1C36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2839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1F74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219B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4A76"/>
    <w:rsid w:val="008B5BEA"/>
    <w:rsid w:val="008B66C4"/>
    <w:rsid w:val="008B709F"/>
    <w:rsid w:val="008C33E2"/>
    <w:rsid w:val="008C35AD"/>
    <w:rsid w:val="008C54FC"/>
    <w:rsid w:val="008D0535"/>
    <w:rsid w:val="008D0A97"/>
    <w:rsid w:val="008D1291"/>
    <w:rsid w:val="008D2AF8"/>
    <w:rsid w:val="008D5518"/>
    <w:rsid w:val="008D6BDA"/>
    <w:rsid w:val="008D7FDE"/>
    <w:rsid w:val="008E1822"/>
    <w:rsid w:val="008E3F89"/>
    <w:rsid w:val="008E5795"/>
    <w:rsid w:val="008E6020"/>
    <w:rsid w:val="008E6250"/>
    <w:rsid w:val="008E67D4"/>
    <w:rsid w:val="008E6F28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9F5663"/>
    <w:rsid w:val="00A00113"/>
    <w:rsid w:val="00A02C94"/>
    <w:rsid w:val="00A060DA"/>
    <w:rsid w:val="00A072B8"/>
    <w:rsid w:val="00A07CA7"/>
    <w:rsid w:val="00A109EB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1233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52828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25E7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324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66AB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9F3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C8D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61E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A96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147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21" Type="http://schemas.openxmlformats.org/officeDocument/2006/relationships/image" Target="media/image11.jpg"/><Relationship Id="rId34" Type="http://schemas.openxmlformats.org/officeDocument/2006/relationships/image" Target="media/image23.jpeg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20.emf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emf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8.jpe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g"/><Relationship Id="rId27" Type="http://schemas.openxmlformats.org/officeDocument/2006/relationships/image" Target="media/image17.jpeg"/><Relationship Id="rId30" Type="http://schemas.openxmlformats.org/officeDocument/2006/relationships/image" Target="media/image20.jpg"/><Relationship Id="rId35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6D93422-5DB5-9A46-AFC3-841EB0893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27</TotalTime>
  <Pages>4</Pages>
  <Words>520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19</cp:revision>
  <cp:lastPrinted>2022-05-10T10:42:00Z</cp:lastPrinted>
  <dcterms:created xsi:type="dcterms:W3CDTF">2022-05-18T11:40:00Z</dcterms:created>
  <dcterms:modified xsi:type="dcterms:W3CDTF">2022-08-15T11:13:00Z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